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75" w:rsidRPr="00536686" w:rsidRDefault="00F42275" w:rsidP="00833660">
      <w:pPr>
        <w:pStyle w:val="NormalWeb"/>
        <w:ind w:left="-1080"/>
        <w:rPr>
          <w:b/>
        </w:rPr>
      </w:pPr>
      <w:r>
        <w:rPr>
          <w:i/>
          <w:iCs/>
        </w:rPr>
        <w:t xml:space="preserve">                                 </w:t>
      </w:r>
      <w:r w:rsidRPr="00536686">
        <w:rPr>
          <w:b/>
          <w:i/>
          <w:iCs/>
        </w:rPr>
        <w:t xml:space="preserve">ТРЕБОВАНИЯ К УРОВНЮ ПОДГОТОВКИ ВЫПУСКНИКОВ </w:t>
      </w:r>
    </w:p>
    <w:p w:rsidR="00F42275" w:rsidRDefault="00F42275" w:rsidP="00833660">
      <w:pPr>
        <w:pStyle w:val="NormalWeb"/>
        <w:ind w:left="-1080"/>
      </w:pPr>
      <w:r>
        <w:t>В результате изучения физики на базовом уровне ученик должен</w:t>
      </w:r>
    </w:p>
    <w:p w:rsidR="00F42275" w:rsidRDefault="00F42275" w:rsidP="00833660">
      <w:pPr>
        <w:pStyle w:val="NormalWeb"/>
        <w:ind w:left="-1080"/>
      </w:pPr>
      <w:r>
        <w:t xml:space="preserve">знать/понимать </w:t>
      </w:r>
    </w:p>
    <w:p w:rsidR="00F42275" w:rsidRDefault="00F42275" w:rsidP="00833660">
      <w:pPr>
        <w:numPr>
          <w:ilvl w:val="0"/>
          <w:numId w:val="1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F42275" w:rsidRDefault="00F42275" w:rsidP="00833660">
      <w:pPr>
        <w:numPr>
          <w:ilvl w:val="0"/>
          <w:numId w:val="1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F42275" w:rsidRDefault="00F42275" w:rsidP="00833660">
      <w:pPr>
        <w:numPr>
          <w:ilvl w:val="0"/>
          <w:numId w:val="1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rPr>
          <w:i/>
          <w:iCs/>
        </w:rPr>
        <w:t>смысл физических законов</w:t>
      </w:r>
      <w: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F42275" w:rsidRDefault="00F42275" w:rsidP="00833660">
      <w:pPr>
        <w:numPr>
          <w:ilvl w:val="0"/>
          <w:numId w:val="1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rPr>
          <w:i/>
          <w:iCs/>
        </w:rPr>
        <w:t>вклад российских и зарубежных ученых</w:t>
      </w:r>
      <w:r>
        <w:t>, оказавших наибольшее влияние на развитие физики;</w:t>
      </w:r>
    </w:p>
    <w:p w:rsidR="00F42275" w:rsidRDefault="00F42275" w:rsidP="00833660">
      <w:pPr>
        <w:pStyle w:val="NormalWeb"/>
        <w:tabs>
          <w:tab w:val="num" w:pos="-720"/>
        </w:tabs>
        <w:ind w:left="-1080"/>
      </w:pPr>
      <w:r>
        <w:t xml:space="preserve">уметь </w:t>
      </w:r>
    </w:p>
    <w:p w:rsidR="00F42275" w:rsidRDefault="00F42275" w:rsidP="00833660">
      <w:pPr>
        <w:numPr>
          <w:ilvl w:val="0"/>
          <w:numId w:val="2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rPr>
          <w:i/>
          <w:iCs/>
        </w:rPr>
        <w:t>описывать и объяснять физические явления и свойства тел:</w:t>
      </w:r>
      <w: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F42275" w:rsidRDefault="00F42275" w:rsidP="00833660">
      <w:pPr>
        <w:numPr>
          <w:ilvl w:val="0"/>
          <w:numId w:val="2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rPr>
          <w:i/>
          <w:iCs/>
        </w:rPr>
        <w:t>отличать</w:t>
      </w:r>
      <w:r>
        <w:t xml:space="preserve"> гипотезы от научных теорий; </w:t>
      </w:r>
      <w:r>
        <w:rPr>
          <w:i/>
          <w:iCs/>
        </w:rPr>
        <w:t xml:space="preserve">делать выводы </w:t>
      </w:r>
      <w:r>
        <w:t xml:space="preserve">на основе экспериментальных данных; </w:t>
      </w:r>
      <w:r>
        <w:rPr>
          <w:i/>
          <w:iCs/>
        </w:rPr>
        <w:t>приводить примеры, показывающие, что:</w:t>
      </w:r>
      <w:r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F42275" w:rsidRDefault="00F42275" w:rsidP="00833660">
      <w:pPr>
        <w:numPr>
          <w:ilvl w:val="0"/>
          <w:numId w:val="2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rPr>
          <w:i/>
          <w:iCs/>
        </w:rPr>
        <w:t>приводить примеры практического использования физических знаний:</w:t>
      </w:r>
      <w: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F42275" w:rsidRDefault="00F42275" w:rsidP="00833660">
      <w:pPr>
        <w:numPr>
          <w:ilvl w:val="0"/>
          <w:numId w:val="2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rPr>
          <w:i/>
          <w:iCs/>
        </w:rPr>
        <w:t xml:space="preserve">воспринимать и на основе полученных знаний самостоятельно оценивать </w:t>
      </w:r>
      <w:r>
        <w:t>информацию, содержащуюся в сообщениях СМИ, Интернете, научно-популярных статьях;</w:t>
      </w:r>
    </w:p>
    <w:p w:rsidR="00F42275" w:rsidRDefault="00F42275" w:rsidP="00833660">
      <w:pPr>
        <w:pStyle w:val="NormalWeb"/>
        <w:tabs>
          <w:tab w:val="num" w:pos="-720"/>
        </w:tabs>
        <w:ind w:left="-1080"/>
      </w:pPr>
      <w:r>
        <w:t xml:space="preserve">использовать приобретенные знания и умения в практической деятельности и повседневной жизни для: </w:t>
      </w:r>
    </w:p>
    <w:p w:rsidR="00F42275" w:rsidRDefault="00F42275" w:rsidP="00833660">
      <w:pPr>
        <w:numPr>
          <w:ilvl w:val="0"/>
          <w:numId w:val="3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связи.;</w:t>
      </w:r>
    </w:p>
    <w:p w:rsidR="00F42275" w:rsidRDefault="00F42275" w:rsidP="00833660">
      <w:pPr>
        <w:numPr>
          <w:ilvl w:val="0"/>
          <w:numId w:val="3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t>оценки влияния на организм человека и другие организмы загрязнения окружающей среды;</w:t>
      </w:r>
    </w:p>
    <w:p w:rsidR="00F42275" w:rsidRDefault="00F42275" w:rsidP="00833660">
      <w:pPr>
        <w:numPr>
          <w:ilvl w:val="0"/>
          <w:numId w:val="3"/>
        </w:numPr>
        <w:tabs>
          <w:tab w:val="clear" w:pos="720"/>
          <w:tab w:val="num" w:pos="-720"/>
        </w:tabs>
        <w:spacing w:before="100" w:beforeAutospacing="1" w:after="100" w:afterAutospacing="1"/>
        <w:ind w:left="-1080" w:firstLine="0"/>
      </w:pPr>
      <w:r>
        <w:t>рационального природопользования и защиты окружающей среды.</w:t>
      </w:r>
    </w:p>
    <w:p w:rsidR="00F42275" w:rsidRDefault="00F42275"/>
    <w:sectPr w:rsidR="00F42275" w:rsidSect="00B33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33A49"/>
    <w:multiLevelType w:val="multilevel"/>
    <w:tmpl w:val="86FE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BE074D"/>
    <w:multiLevelType w:val="multilevel"/>
    <w:tmpl w:val="AA76E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C62432"/>
    <w:multiLevelType w:val="multilevel"/>
    <w:tmpl w:val="B902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660"/>
    <w:rsid w:val="00536686"/>
    <w:rsid w:val="00833660"/>
    <w:rsid w:val="009338BC"/>
    <w:rsid w:val="00AA64CB"/>
    <w:rsid w:val="00B3368D"/>
    <w:rsid w:val="00F4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66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3366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354</Words>
  <Characters>2019</Characters>
  <Application>Microsoft Office Outlook</Application>
  <DocSecurity>0</DocSecurity>
  <Lines>0</Lines>
  <Paragraphs>0</Paragraphs>
  <ScaleCrop>false</ScaleCrop>
  <Company>МОУ46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</dc:creator>
  <cp:keywords/>
  <dc:description/>
  <cp:lastModifiedBy>ученик</cp:lastModifiedBy>
  <cp:revision>2</cp:revision>
  <cp:lastPrinted>2013-09-10T08:04:00Z</cp:lastPrinted>
  <dcterms:created xsi:type="dcterms:W3CDTF">2013-09-09T09:17:00Z</dcterms:created>
  <dcterms:modified xsi:type="dcterms:W3CDTF">2013-09-10T08:07:00Z</dcterms:modified>
</cp:coreProperties>
</file>